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B51F87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п. Октябрьский, ул. Раздольная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B51F87">
        <w:rPr>
          <w:i/>
          <w:iCs/>
        </w:rPr>
        <w:t>От 0+0 до 0+147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50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5"/>
        <w:gridCol w:w="2022"/>
        <w:gridCol w:w="2217"/>
        <w:gridCol w:w="818"/>
        <w:gridCol w:w="691"/>
        <w:gridCol w:w="810"/>
        <w:gridCol w:w="1334"/>
        <w:gridCol w:w="650"/>
        <w:gridCol w:w="831"/>
        <w:gridCol w:w="734"/>
      </w:tblGrid>
      <w:tr w:rsidR="001842E0" w:rsidRPr="006A1808" w:rsidTr="006A1808">
        <w:trPr>
          <w:trHeight w:val="26"/>
          <w:tblHeader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 w:rsidP="006A180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6A1808"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6A1808" w:rsidTr="006A1808">
        <w:trPr>
          <w:trHeight w:val="26"/>
          <w:tblHeader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A1808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B51F87" w:rsidRPr="006A1808" w:rsidTr="006A1808">
        <w:trPr>
          <w:trHeight w:val="26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A1808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51F87" w:rsidRPr="006A1808" w:rsidTr="006A1808">
        <w:trPr>
          <w:trHeight w:val="26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0+13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B51F87" w:rsidRPr="006A1808" w:rsidTr="006A1808">
        <w:trPr>
          <w:trHeight w:val="26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0+133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51F87" w:rsidRPr="006A1808" w:rsidTr="006A1808">
        <w:trPr>
          <w:trHeight w:val="26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A1808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51F87" w:rsidRPr="006A1808" w:rsidTr="006A1808">
        <w:trPr>
          <w:trHeight w:val="26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A1808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51F87" w:rsidRPr="006A1808" w:rsidTr="006A1808">
        <w:trPr>
          <w:trHeight w:val="26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A1808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51F87" w:rsidRPr="006A1808" w:rsidTr="006A1808">
        <w:trPr>
          <w:trHeight w:val="26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A1808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51F87" w:rsidRPr="006A1808" w:rsidTr="006A1808">
        <w:trPr>
          <w:trHeight w:val="26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A1808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F87" w:rsidRPr="006A1808" w:rsidRDefault="00B51F87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6A1808" w:rsidTr="006A1808">
        <w:trPr>
          <w:trHeight w:val="26"/>
          <w:jc w:val="center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 w:rsidP="00B51F87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B51F87" w:rsidP="00B51F87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6A1808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B51F87" w:rsidP="00B51F87">
            <w:pPr>
              <w:rPr>
                <w:rFonts w:ascii="Arial" w:hAnsi="Arial" w:cs="Arial"/>
                <w:sz w:val="22"/>
                <w:szCs w:val="16"/>
              </w:rPr>
            </w:pPr>
            <w:r w:rsidRPr="006A1808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 w:rsidP="00B51F87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A1808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6A1808" w:rsidRDefault="006A1808" w:rsidP="006A1808">
      <w:pPr>
        <w:pStyle w:val="a7"/>
        <w:outlineLvl w:val="0"/>
      </w:pPr>
    </w:p>
    <w:p w:rsidR="006A1808" w:rsidRDefault="006A1808" w:rsidP="006A1808">
      <w:pPr>
        <w:pStyle w:val="a7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6A1808" w:rsidRDefault="006A1808" w:rsidP="006A1808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Раздольная</w:t>
      </w:r>
    </w:p>
    <w:p w:rsidR="006A1808" w:rsidRDefault="006A1808" w:rsidP="006A1808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0+147</w:t>
      </w:r>
    </w:p>
    <w:p w:rsidR="006A1808" w:rsidRDefault="006A1808" w:rsidP="006A1808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6A1808" w:rsidRDefault="006A1808" w:rsidP="006A1808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99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78"/>
        <w:gridCol w:w="1416"/>
        <w:gridCol w:w="1416"/>
        <w:gridCol w:w="1337"/>
        <w:gridCol w:w="1337"/>
        <w:gridCol w:w="1337"/>
        <w:gridCol w:w="1337"/>
        <w:gridCol w:w="1337"/>
      </w:tblGrid>
      <w:tr w:rsidR="006A1808" w:rsidTr="006A5B50">
        <w:trPr>
          <w:cantSplit/>
          <w:trHeight w:val="25"/>
          <w:tblHeader/>
          <w:jc w:val="center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3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A1808" w:rsidTr="006A5B50">
        <w:trPr>
          <w:trHeight w:val="25"/>
          <w:tblHeader/>
          <w:jc w:val="center"/>
        </w:trPr>
        <w:tc>
          <w:tcPr>
            <w:tcW w:w="47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1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1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3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37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3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6A1808" w:rsidTr="006A5B50">
        <w:trPr>
          <w:trHeight w:val="25"/>
          <w:tblHeader/>
          <w:jc w:val="center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6A1808" w:rsidTr="006A5B50">
        <w:trPr>
          <w:trHeight w:val="25"/>
          <w:jc w:val="center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rPr>
                <w:rFonts w:ascii="Arial" w:hAnsi="Arial" w:cs="Arial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rPr>
                <w:rFonts w:ascii="Arial" w:hAnsi="Arial" w:cs="Arial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4/4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rPr>
                <w:rFonts w:ascii="Arial" w:hAnsi="Arial" w:cs="Arial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rPr>
                <w:rFonts w:ascii="Arial" w:hAnsi="Arial" w:cs="Arial"/>
              </w:rPr>
            </w:pPr>
          </w:p>
        </w:tc>
      </w:tr>
      <w:tr w:rsidR="006A1808" w:rsidTr="006A5B50">
        <w:trPr>
          <w:trHeight w:val="25"/>
          <w:jc w:val="center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0+137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4/4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rPr>
                <w:rFonts w:ascii="Arial" w:hAnsi="Arial" w:cs="Arial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</w:tbl>
    <w:p w:rsidR="006A1808" w:rsidRDefault="006A1808" w:rsidP="006A1808">
      <w:pPr>
        <w:jc w:val="center"/>
        <w:rPr>
          <w:rFonts w:ascii="Arial" w:hAnsi="Arial" w:cs="Arial"/>
          <w:b/>
          <w:bCs/>
        </w:rPr>
      </w:pPr>
    </w:p>
    <w:p w:rsidR="006A1808" w:rsidRDefault="006A1808" w:rsidP="006A1808">
      <w:pPr>
        <w:jc w:val="center"/>
        <w:rPr>
          <w:rFonts w:ascii="Arial" w:hAnsi="Arial" w:cs="Arial"/>
          <w:b/>
          <w:bCs/>
        </w:rPr>
      </w:pPr>
    </w:p>
    <w:p w:rsidR="006A1808" w:rsidRDefault="006A1808" w:rsidP="006A1808">
      <w:pPr>
        <w:jc w:val="center"/>
        <w:rPr>
          <w:rFonts w:ascii="Arial" w:hAnsi="Arial" w:cs="Arial"/>
          <w:b/>
          <w:bCs/>
        </w:rPr>
      </w:pPr>
    </w:p>
    <w:p w:rsidR="006A1808" w:rsidRDefault="006A1808" w:rsidP="006A1808">
      <w:pPr>
        <w:jc w:val="center"/>
        <w:rPr>
          <w:rFonts w:ascii="Arial" w:hAnsi="Arial" w:cs="Arial"/>
          <w:b/>
          <w:bCs/>
        </w:rPr>
      </w:pPr>
    </w:p>
    <w:p w:rsidR="006A1808" w:rsidRDefault="006A1808" w:rsidP="006A1808">
      <w:pPr>
        <w:jc w:val="center"/>
        <w:rPr>
          <w:rFonts w:ascii="Arial" w:hAnsi="Arial" w:cs="Arial"/>
          <w:b/>
          <w:bCs/>
        </w:rPr>
      </w:pPr>
    </w:p>
    <w:p w:rsidR="006A1808" w:rsidRDefault="006A1808" w:rsidP="006A1808">
      <w:pPr>
        <w:jc w:val="center"/>
        <w:rPr>
          <w:rFonts w:ascii="Arial" w:hAnsi="Arial" w:cs="Arial"/>
          <w:b/>
          <w:bCs/>
        </w:rPr>
      </w:pPr>
    </w:p>
    <w:p w:rsidR="006A1808" w:rsidRDefault="006A1808" w:rsidP="006A1808">
      <w:pPr>
        <w:jc w:val="center"/>
        <w:rPr>
          <w:rFonts w:ascii="Arial" w:hAnsi="Arial" w:cs="Arial"/>
          <w:b/>
          <w:bCs/>
        </w:rPr>
      </w:pPr>
    </w:p>
    <w:p w:rsidR="006A1808" w:rsidRDefault="006A1808" w:rsidP="006A1808">
      <w:pPr>
        <w:jc w:val="center"/>
        <w:rPr>
          <w:rFonts w:ascii="Arial" w:hAnsi="Arial" w:cs="Arial"/>
          <w:b/>
          <w:bCs/>
        </w:rPr>
      </w:pPr>
    </w:p>
    <w:p w:rsidR="006A1808" w:rsidRDefault="006A1808" w:rsidP="006A1808">
      <w:pPr>
        <w:jc w:val="center"/>
        <w:rPr>
          <w:rFonts w:ascii="Arial" w:hAnsi="Arial" w:cs="Arial"/>
          <w:b/>
          <w:bCs/>
        </w:rPr>
      </w:pPr>
    </w:p>
    <w:p w:rsidR="006A1808" w:rsidRDefault="006A1808" w:rsidP="006A1808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6A1808" w:rsidRDefault="006A1808" w:rsidP="006A1808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Раздольная</w:t>
      </w:r>
    </w:p>
    <w:p w:rsidR="006A1808" w:rsidRDefault="006A1808" w:rsidP="006A1808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0+147</w:t>
      </w:r>
    </w:p>
    <w:p w:rsidR="006A1808" w:rsidRDefault="006A1808" w:rsidP="006A1808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6A1808" w:rsidRDefault="006A1808" w:rsidP="006A1808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93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96"/>
        <w:gridCol w:w="1426"/>
        <w:gridCol w:w="1458"/>
        <w:gridCol w:w="1447"/>
        <w:gridCol w:w="1681"/>
        <w:gridCol w:w="1647"/>
        <w:gridCol w:w="1682"/>
      </w:tblGrid>
      <w:tr w:rsidR="006A1808" w:rsidTr="006A5B50">
        <w:trPr>
          <w:trHeight w:val="28"/>
          <w:tblHeader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6A1808" w:rsidTr="006A5B50">
        <w:trPr>
          <w:trHeight w:val="28"/>
          <w:tblHeader/>
          <w:jc w:val="center"/>
        </w:trPr>
        <w:tc>
          <w:tcPr>
            <w:tcW w:w="59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2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4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8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6A1808" w:rsidTr="006A5B50">
        <w:trPr>
          <w:trHeight w:val="28"/>
          <w:tblHeader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808" w:rsidRDefault="006A1808" w:rsidP="006A5B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6A1808" w:rsidTr="006A5B50">
        <w:trPr>
          <w:trHeight w:val="28"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rPr>
                <w:rFonts w:ascii="Arial" w:hAnsi="Arial" w:cs="Arial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rPr>
                <w:rFonts w:ascii="Arial" w:hAnsi="Arial" w:cs="Arial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rPr>
                <w:rFonts w:ascii="Arial" w:hAnsi="Arial" w:cs="Arial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rPr>
                <w:rFonts w:ascii="Arial" w:hAnsi="Arial" w:cs="Arial"/>
              </w:rPr>
            </w:pPr>
          </w:p>
        </w:tc>
      </w:tr>
      <w:tr w:rsidR="006A1808" w:rsidTr="006A5B50">
        <w:trPr>
          <w:trHeight w:val="28"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0+147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808" w:rsidRDefault="006A1808" w:rsidP="006A5B50">
            <w:pPr>
              <w:rPr>
                <w:rFonts w:ascii="Arial" w:hAnsi="Arial" w:cs="Arial"/>
              </w:rPr>
            </w:pPr>
          </w:p>
        </w:tc>
      </w:tr>
    </w:tbl>
    <w:p w:rsidR="006A1808" w:rsidRDefault="006A1808" w:rsidP="006A1808">
      <w:pPr>
        <w:pStyle w:val="a3"/>
        <w:rPr>
          <w:rFonts w:eastAsia="MS Mincho"/>
        </w:rPr>
      </w:pPr>
    </w:p>
    <w:p w:rsidR="006A1808" w:rsidRDefault="006A1808" w:rsidP="006A1808">
      <w:pPr>
        <w:pStyle w:val="a3"/>
        <w:rPr>
          <w:rFonts w:eastAsia="MS Mincho"/>
        </w:rPr>
      </w:pPr>
    </w:p>
    <w:p w:rsidR="001842E0" w:rsidRDefault="001842E0">
      <w:pPr>
        <w:pStyle w:val="a3"/>
        <w:rPr>
          <w:rFonts w:eastAsia="MS Mincho"/>
        </w:rPr>
      </w:pPr>
    </w:p>
    <w:sectPr w:rsidR="001842E0" w:rsidSect="006A1808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4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51F87"/>
    <w:rsid w:val="001842E0"/>
    <w:rsid w:val="00215347"/>
    <w:rsid w:val="006A1808"/>
    <w:rsid w:val="008E7F3E"/>
    <w:rsid w:val="00B51F87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F3E"/>
    <w:rPr>
      <w:sz w:val="24"/>
      <w:szCs w:val="24"/>
    </w:rPr>
  </w:style>
  <w:style w:type="paragraph" w:styleId="1">
    <w:name w:val="heading 1"/>
    <w:basedOn w:val="a"/>
    <w:next w:val="a"/>
    <w:qFormat/>
    <w:rsid w:val="008E7F3E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E7F3E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B51F87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B51F87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6A1808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6A1808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6A1808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2019-06-08T10:30:00Z</dcterms:created>
  <dcterms:modified xsi:type="dcterms:W3CDTF">2019-06-08T10:30:00Z</dcterms:modified>
</cp:coreProperties>
</file>